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c3b6f4" w14:textId="3c3b6f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D36024">
        <w:rPr>
          <w:color w:val="FF0000"/>
        </w:rPr>
        <w:t>93</w:t>
      </w:r>
      <w:r w:rsidRPr="000B30FA" w:rsidR="00AE1F41">
        <w:t>. St-</w:t>
      </w:r>
      <w:r w:rsidR="00D36024">
        <w:t>1662/2022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D36024">
        <w:t>93</w:t>
      </w:r>
      <w:r w:rsidRPr="000B30FA" w:rsidR="00884690">
        <w:t>. St</w:t>
      </w:r>
      <w:r w:rsidRPr="000B30FA" w:rsidR="00B13065">
        <w:t>-</w:t>
      </w:r>
      <w:r w:rsidR="00D36024">
        <w:t>1662/2022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D36024" w:rsidP="00D36024" w:rsidRDefault="00D36024">
      <w:pPr>
        <w:tabs>
          <w:tab w:val="left" w:pos="709"/>
        </w:tabs>
        <w:ind w:left="1416" w:hanging="707"/>
        <w:jc w:val="both"/>
      </w:pPr>
      <w:r>
        <w:t xml:space="preserve">TOMISLAV I ANA CVETKO jednostavno društvo s ograničenom odgovornošću za </w:t>
      </w:r>
    </w:p>
    <w:p w:rsidRPr="000B30FA" w:rsidR="00D36024" w:rsidP="00D36024" w:rsidRDefault="00D36024">
      <w:pPr>
        <w:tabs>
          <w:tab w:val="left" w:pos="709"/>
        </w:tabs>
        <w:ind w:left="1416" w:hanging="707"/>
        <w:jc w:val="both"/>
      </w:pPr>
      <w:r>
        <w:t xml:space="preserve">trgovinu i usluge, OIB: 82749023617, Ulica Milana </w:t>
      </w:r>
      <w:proofErr w:type="spellStart"/>
      <w:r>
        <w:t>Amruša</w:t>
      </w:r>
      <w:proofErr w:type="spellEnd"/>
      <w:r>
        <w:t xml:space="preserve"> 10,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D36024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Nino R</w:t>
      </w:r>
      <w:r w:rsidR="00D36024">
        <w:t>adić</w:t>
      </w:r>
      <w:bookmarkStart w:name="_GoBack" w:id="0"/>
      <w:bookmarkEnd w:id="0"/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36024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602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3602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3602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3602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3602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60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60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602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60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60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St-1662/2022</izvorni_sadrzaj>
    <derivirana_varijabla naziv="DomainObject.Predmet.OznakaBroj_1">St-1662/2022</derivirana_varijabla>
  </DomainObject.Predmet.OznakaBroj>
  <DomainObject.Predmet.OznakaBrojOptuznogAkta>
    <izvorni_sadrzaj>04-06-22-2808</izvorni_sadrzaj>
    <derivirana_varijabla naziv="DomainObject.Predmet.OznakaBrojOptuznogAkta_1">04-06-22-2808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I ANA CVETKO jednostavno društvo s ograničenom odgovornošću za trgovinu i usluge</izvorni_sadrzaj>
    <derivirana_varijabla naziv="DomainObject.Predmet.ProtustrankaFormated_1">  TOMISLAV I ANA CVETKO jednostavno društvo s ograničenom odgovornošću za trgovinu i usluge</derivirana_varijabla>
  </DomainObject.Predmet.ProtustrankaFormated>
  <DomainObject.Predmet.ProtustrankaFormatedOIB>
    <izvorni_sadrzaj>  TOMISLAV I ANA CVETKO jednostavno društvo s ograničenom odgovornošću za trgovinu i usluge, OIB 82749023617</izvorni_sadrzaj>
    <derivirana_varijabla naziv="DomainObject.Predmet.ProtustrankaFormatedOIB_1">  TOMISLAV I ANA CVETKO jednostavno društvo s ograničenom odgovornošću za trgovinu i usluge, OIB 82749023617</derivirana_varijabla>
  </DomainObject.Predmet.ProtustrankaFormatedOIB>
  <DomainObject.Predmet.ProtustrankaFormatedWithAdress>
    <izvorni_sadrzaj> TOMISLAV I ANA CVETKO jednostavno društvo s ograničenom odgovornošću za trgovinu i usluge, Ulica Milana Amruša 10, 10000 Zagreb</izvorni_sadrzaj>
    <derivirana_varijabla naziv="DomainObject.Predmet.ProtustrankaFormatedWithAdress_1"> TOMISLAV I ANA CVETKO jednostavno društvo s ograničenom odgovornošću za trgovinu i usluge, Ulica Milana Amruša 10, 10000 Zagreb</derivirana_varijabla>
  </DomainObject.Predmet.ProtustrankaFormatedWithAdress>
  <DomainObject.Predmet.ProtustrankaFormatedWithAdressOIB>
    <izvorni_sadrzaj> TOMISLAV I ANA CVETKO jednostavno društvo s ograničenom odgovornošću za trgovinu i usluge, OIB 82749023617, Ulica Milana Amruša 10, 10000 Zagreb</izvorni_sadrzaj>
    <derivirana_varijabla naziv="DomainObject.Predmet.ProtustrankaFormatedWithAdressOIB_1"> TOMISLAV I ANA CVETKO jednostavno društvo s ograničenom odgovornošću za trgovinu i usluge, OIB 82749023617, Ulica Milana Amruša 10, 10000 Zagreb</derivirana_varijabla>
  </DomainObject.Predmet.ProtustrankaFormatedWithAdressOIB>
  <DomainObject.Predmet.ProtustrankaWithAdress>
    <izvorni_sadrzaj>TOMISLAV I ANA CVETKO jednostavno društvo s ograničenom odgovornošću za trgovinu i usluge Ulica Milana Amruša 10, 10000 Zagreb</izvorni_sadrzaj>
    <derivirana_varijabla naziv="DomainObject.Predmet.ProtustrankaWithAdress_1">TOMISLAV I ANA CVETKO jednostavno društvo s ograničenom odgovornošću za trgovinu i usluge Ulica Milana Amruša 10, 10000 Zagreb</derivirana_varijabla>
  </DomainObject.Predmet.ProtustrankaWithAdress>
  <DomainObject.Predmet.ProtustrankaWithAdressOIB>
    <izvorni_sadrzaj>TOMISLAV I ANA CVETKO jednostavno društvo s ograničenom odgovornošću za trgovinu i usluge, OIB 82749023617, Ulica Milana Amruša 10, 10000 Zagreb</izvorni_sadrzaj>
    <derivirana_varijabla naziv="DomainObject.Predmet.ProtustrankaWithAdressOIB_1">TOMISLAV I ANA CVETKO jednostavno društvo s ograničenom odgovornošću za trgovinu i usluge, OIB 82749023617, Ulica Milana Amruša 10, 10000 Zagreb</derivirana_varijabla>
  </DomainObject.Predmet.ProtustrankaWithAdressOIB>
  <DomainObject.Predmet.ProtustrankaNazivFormated>
    <izvorni_sadrzaj>TOMISLAV I ANA CVETKO jednostavno društvo s ograničenom odgovornošću za trgovinu i usluge</izvorni_sadrzaj>
    <derivirana_varijabla naziv="DomainObject.Predmet.ProtustrankaNazivFormated_1">TOMISLAV I ANA CVETKO jednostavno društvo s ograničenom odgovornošću za trgovinu i usluge</derivirana_varijabla>
  </DomainObject.Predmet.ProtustrankaNazivFormated>
  <DomainObject.Predmet.ProtustrankaNazivFormatedOIB>
    <izvorni_sadrzaj>TOMISLAV I ANA CVETKO jednostavno društvo s ograničenom odgovornošću za trgovinu i usluge, OIB 82749023617</izvorni_sadrzaj>
    <derivirana_varijabla naziv="DomainObject.Predmet.ProtustrankaNazivFormatedOIB_1">TOMISLAV I ANA CVETKO jednostavno društvo s ograničenom odgovornošću za trgovinu i usluge, OIB 82749023617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TOMISLAV I ANA CVETKO jednostavno društvo s ograničenom odgovornošću za trgovinu i usluge</item>
    </izvorni_sadrzaj>
    <derivirana_varijabla naziv="DomainObject.Predmet.ProtuStrankaListFormated_1">
      <item>TOMISLAV I ANA CVETKO jednostavno društvo s ograničenom odgovornošću za trgovinu i usluge</item>
    </derivirana_varijabla>
  </DomainObject.Predmet.ProtuStrankaListFormated>
  <DomainObject.Predmet.ProtuStrankaListFormatedOIB>
    <izvorni_sadrzaj>
      <item>TOMISLAV I ANA CVETKO jednostavno društvo s ograničenom odgovornošću za trgovinu i usluge, OIB 82749023617</item>
    </izvorni_sadrzaj>
    <derivirana_varijabla naziv="DomainObject.Predmet.ProtuStrankaListFormatedOIB_1">
      <item>TOMISLAV I ANA CVETKO jednostavno društvo s ograničenom odgovornošću za trgovinu i usluge, OIB 82749023617</item>
    </derivirana_varijabla>
  </DomainObject.Predmet.ProtuStrankaListFormatedOIB>
  <DomainObject.Predmet.ProtuStrankaListFormatedWithAdress>
    <izvorni_sadrzaj>
      <item>TOMISLAV I ANA CVETKO jednostavno društvo s ograničenom odgovornošću za trgovinu i usluge, Ulica Milana Amruša 10, 10000 Zagreb</item>
    </izvorni_sadrzaj>
    <derivirana_varijabla naziv="DomainObject.Predmet.ProtuStrankaListFormatedWithAdress_1">
      <item>TOMISLAV I ANA CVETKO jednostavno društvo s ograničenom odgovornošću za trgovinu i usluge, Ulica Milana Amruša 10, 10000 Zagreb</item>
    </derivirana_varijabla>
  </DomainObject.Predmet.ProtuStrankaListFormatedWithAdress>
  <DomainObject.Predmet.ProtuStrankaListFormatedWithAdressOIB>
    <izvorni_sadrzaj>
      <item>TOMISLAV I ANA CVETKO jednostavno društvo s ograničenom odgovornošću za trgovinu i usluge, OIB 82749023617, Ulica Milana Amruša 10, 10000 Zagreb</item>
    </izvorni_sadrzaj>
    <derivirana_varijabla naziv="DomainObject.Predmet.ProtuStrankaListFormatedWithAdressOIB_1">
      <item>TOMISLAV I ANA CVETKO jednostavno društvo s ograničenom odgovornošću za trgovinu i usluge, OIB 82749023617, Ulica Milana Amruša 10, 10000 Zagreb</item>
    </derivirana_varijabla>
  </DomainObject.Predmet.ProtuStrankaListFormatedWithAdressOIB>
  <DomainObject.Predmet.ProtuStrankaListNazivFormated>
    <izvorni_sadrzaj>
      <item>TOMISLAV I ANA CVETKO jednostavno društvo s ograničenom odgovornošću za trgovinu i usluge</item>
    </izvorni_sadrzaj>
    <derivirana_varijabla naziv="DomainObject.Predmet.ProtuStrankaListNazivFormated_1">
      <item>TOMISLAV I ANA CVETKO jednostavno društvo s ograničenom odgovornošću za trgovinu i usluge</item>
    </derivirana_varijabla>
  </DomainObject.Predmet.ProtuStrankaListNazivFormated>
  <DomainObject.Predmet.ProtuStrankaListNazivFormatedOIB>
    <izvorni_sadrzaj>
      <item>TOMISLAV I ANA CVETKO jednostavno društvo s ograničenom odgovornošću za trgovinu i usluge, OIB 82749023617</item>
    </izvorni_sadrzaj>
    <derivirana_varijabla naziv="DomainObject.Predmet.ProtuStrankaListNazivFormatedOIB_1">
      <item>TOMISLAV I ANA CVETKO jednostavno društvo s ograničenom odgovornošću za trgovinu i usluge, OIB 82749023617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TOMISLAV I ANA CVETKO jednostavno društvo s ograničenom odgovornošću za trgovinu i usluge</izvorni_sadrzaj>
    <derivirana_varijabla naziv="DomainObject.Predmet.ProtustrankaIDrugi_1">TOMISLAV I ANA CVETKO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TOMISLAV I ANA CVETKO jednostavno društvo s ograničenom odgovornošću za trgovinu i usluge, OIB 82749023617, Ulica Milana Amruša 10, 10000 Zagreb</izvorni_sadrzaj>
    <derivirana_varijabla naziv="DomainObject.Predmet.ProtustrankaIDrugiAdressOIB_1">TOMISLAV I ANA CVETKO jednostavno društvo s ograničenom odgovornošću za trgovinu i usluge, OIB 82749023617, Ulica Milana Amruša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I ANA CVETKO jednostavno društvo s ograničenom odgovornošću za trgovinu i usluge</item>
      <item>Financijska agencija</item>
    </izvorni_sadrzaj>
    <derivirana_varijabla naziv="DomainObject.Predmet.SudioniciListNaziv_1">
      <item>TOMISLAV I ANA CVETKO jednostavno društvo s ograničenom odgovornošću za trgovinu i usluge</item>
      <item>Financijska agencija</item>
    </derivirana_varijabla>
  </DomainObject.Predmet.SudioniciListNaziv>
  <DomainObject.Predmet.SudioniciListAdressOIB>
    <izvorni_sadrzaj>
      <item>TOMISLAV I ANA CVETKO jednostavno društvo s ograničenom odgovornošću za trgovinu i usluge, OIB 82749023617, Ulica Milana Amruša 10,10000 Zagreb</item>
      <item>Financijska agencija, OIB 85821130368, TRG SVIBANJSKIH ŽRTAVA 1995. 1,10000 Zagreb</item>
    </izvorni_sadrzaj>
    <derivirana_varijabla naziv="DomainObject.Predmet.SudioniciListAdressOIB_1">
      <item>TOMISLAV I ANA CVETKO jednostavno društvo s ograničenom odgovornošću za trgovinu i usluge, OIB 82749023617, Ulica Milana Amruša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82749023617</item>
      <item>, OIB 85821130368</item>
    </izvorni_sadrzaj>
    <derivirana_varijabla naziv="DomainObject.Predmet.SudioniciListNazivOIB_1">
      <item>, OIB 82749023617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150</properties:Words>
  <properties:Characters>890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